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96" w:rsidRDefault="00EA0E9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A0E96" w:rsidRPr="007F0519" w:rsidRDefault="00EA0E9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A0E96" w:rsidRDefault="00EA0E9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A0E96" w:rsidRPr="007F0519" w:rsidRDefault="00EA0E9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A0E96" w:rsidRPr="00F4290B" w:rsidRDefault="00EA0E9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21.10.2024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243</w:t>
      </w:r>
    </w:p>
    <w:p w:rsidR="00EA0E96" w:rsidRDefault="00EA0E96">
      <w:r>
        <w:rPr>
          <w:rFonts w:ascii="Times New Roman" w:hAnsi="Times New Roman" w:cs="Times New Roman"/>
        </w:rPr>
        <w:t xml:space="preserve"> г. Унеча  Брянской области</w:t>
      </w:r>
    </w:p>
    <w:p w:rsidR="00EA0E96" w:rsidRDefault="00EA0E96">
      <w:pPr>
        <w:sectPr w:rsidR="00EA0E9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EA0E96" w:rsidRPr="008B5049" w:rsidRDefault="00EA0E9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A0E96" w:rsidRDefault="00EA0E9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EA0E96" w:rsidRDefault="00EA0E96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EA0E96" w:rsidRDefault="00EA0E96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в электронной </w:t>
      </w:r>
    </w:p>
    <w:p w:rsidR="00EA0E96" w:rsidRPr="00A2658F" w:rsidRDefault="00EA0E96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EA0E96" w:rsidRDefault="00EA0E96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0E96" w:rsidRDefault="00EA0E96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0E96" w:rsidRPr="00A2658F" w:rsidRDefault="00EA0E96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                 (в редакции постановлений от 07.10.2020 № 352, от 16.09.2021 № 245, от 14.12.2022 № 369)                    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 w:rsidRPr="001E45C1">
        <w:rPr>
          <w:rFonts w:ascii="Times New Roman" w:hAnsi="Times New Roman" w:cs="Times New Roman"/>
          <w:sz w:val="24"/>
          <w:szCs w:val="24"/>
        </w:rPr>
        <w:t>27.12.2023 № 4-147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решений от 29.07.2024 № 4-170, от 11.10.2024 № 5-17)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3253-10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22-07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</w:t>
      </w:r>
    </w:p>
    <w:p w:rsidR="00EA0E96" w:rsidRDefault="00EA0E96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A0E96" w:rsidRDefault="00EA0E96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A0E96" w:rsidRPr="00A2658F" w:rsidRDefault="00EA0E96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иватизировать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EA0E96" w:rsidRPr="00A2658F" w:rsidRDefault="00EA0E96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EA0E96" w:rsidRDefault="00EA0E96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A0E96" w:rsidRDefault="00EA0E96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EA0E96" w:rsidRDefault="00EA0E96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EA0E96" w:rsidRDefault="00EA0E96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EA0E96" w:rsidRDefault="00EA0E96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EA0E96" w:rsidRDefault="00EA0E96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EA0E96" w:rsidRPr="00A2658F" w:rsidRDefault="00EA0E96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EA0E96" w:rsidRPr="00A2658F" w:rsidRDefault="00EA0E96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 официального опубликования.</w:t>
      </w:r>
    </w:p>
    <w:p w:rsidR="00EA0E96" w:rsidRDefault="00EA0E96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исполняющего</w:t>
      </w:r>
    </w:p>
    <w:p w:rsidR="00EA0E96" w:rsidRPr="00A2658F" w:rsidRDefault="00EA0E96" w:rsidP="00BE11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обязанности заместителя главы </w:t>
      </w: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EA0E96" w:rsidRPr="00A2658F">
        <w:tc>
          <w:tcPr>
            <w:tcW w:w="3729" w:type="pct"/>
          </w:tcPr>
          <w:p w:rsidR="00EA0E96" w:rsidRPr="00A2658F" w:rsidRDefault="00EA0E9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96" w:rsidRDefault="00EA0E9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96" w:rsidRPr="00A2658F" w:rsidRDefault="00EA0E96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г</w:t>
            </w:r>
            <w:r w:rsidRPr="00EB5856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585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EA0E96" w:rsidRPr="00A2658F" w:rsidRDefault="00EA0E9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96" w:rsidRDefault="00EA0E9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96" w:rsidRPr="00A2658F" w:rsidRDefault="00EA0E96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EA0E96" w:rsidRPr="00A2658F">
        <w:trPr>
          <w:trHeight w:val="930"/>
        </w:trPr>
        <w:tc>
          <w:tcPr>
            <w:tcW w:w="3729" w:type="pct"/>
          </w:tcPr>
          <w:p w:rsidR="00EA0E96" w:rsidRPr="00A2658F" w:rsidRDefault="00EA0E96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A0E96" w:rsidRPr="00A2658F" w:rsidRDefault="00EA0E96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E96" w:rsidRPr="00A2658F">
        <w:tc>
          <w:tcPr>
            <w:tcW w:w="3729" w:type="pct"/>
          </w:tcPr>
          <w:p w:rsidR="00EA0E96" w:rsidRPr="00A2658F" w:rsidRDefault="00EA0E9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A0E96" w:rsidRPr="00A2658F" w:rsidRDefault="00EA0E96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E96" w:rsidRPr="00A2658F">
        <w:trPr>
          <w:trHeight w:val="1308"/>
        </w:trPr>
        <w:tc>
          <w:tcPr>
            <w:tcW w:w="3729" w:type="pct"/>
          </w:tcPr>
          <w:p w:rsidR="00EA0E96" w:rsidRPr="00A2658F" w:rsidRDefault="00EA0E96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EA0E96" w:rsidRPr="00A2658F" w:rsidRDefault="00EA0E96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E96" w:rsidRDefault="00EA0E9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0E96" w:rsidRDefault="00EA0E9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0E96" w:rsidRDefault="00EA0E9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0E96" w:rsidRDefault="00EA0E9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0E96" w:rsidRDefault="00EA0E9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0E96" w:rsidRDefault="00EA0E96">
      <w:pPr>
        <w:spacing w:line="240" w:lineRule="auto"/>
      </w:pPr>
      <w:r>
        <w:br w:type="page"/>
      </w:r>
    </w:p>
    <w:p w:rsidR="00EA0E96" w:rsidRPr="00C436AE" w:rsidRDefault="00EA0E96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EA0E96" w:rsidRPr="00C436AE" w:rsidRDefault="00EA0E96" w:rsidP="001A4A89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EA0E96" w:rsidRPr="005724B2" w:rsidRDefault="00EA0E96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21.10.2024</w:t>
      </w:r>
      <w:r w:rsidRPr="00C436AE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243</w:t>
      </w:r>
    </w:p>
    <w:p w:rsidR="00EA0E96" w:rsidRDefault="00EA0E96" w:rsidP="001A4A89"/>
    <w:p w:rsidR="00EA0E96" w:rsidRDefault="00EA0E96" w:rsidP="001A4A89"/>
    <w:p w:rsidR="00EA0E96" w:rsidRDefault="00EA0E96" w:rsidP="001A4A89"/>
    <w:p w:rsidR="00EA0E96" w:rsidRDefault="00EA0E96" w:rsidP="00C436AE">
      <w:pPr>
        <w:tabs>
          <w:tab w:val="left" w:pos="5954"/>
          <w:tab w:val="left" w:pos="6237"/>
        </w:tabs>
      </w:pPr>
    </w:p>
    <w:p w:rsidR="00EA0E96" w:rsidRPr="004434E8" w:rsidRDefault="00EA0E96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EA0E96" w:rsidRPr="003D6C55" w:rsidRDefault="00EA0E96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EA0E96" w:rsidRDefault="00EA0E96" w:rsidP="001A4A89"/>
    <w:p w:rsidR="00EA0E96" w:rsidRDefault="00EA0E96" w:rsidP="001A4A89"/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837"/>
        <w:gridCol w:w="3827"/>
      </w:tblGrid>
      <w:tr w:rsidR="00EA0E96" w:rsidRPr="00487994">
        <w:tc>
          <w:tcPr>
            <w:tcW w:w="542" w:type="dxa"/>
            <w:vAlign w:val="center"/>
          </w:tcPr>
          <w:p w:rsidR="00EA0E96" w:rsidRPr="004434E8" w:rsidRDefault="00EA0E96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A0E96" w:rsidRPr="004434E8" w:rsidRDefault="00EA0E9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37" w:type="dxa"/>
            <w:vAlign w:val="center"/>
          </w:tcPr>
          <w:p w:rsidR="00EA0E96" w:rsidRPr="004434E8" w:rsidRDefault="00EA0E9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827" w:type="dxa"/>
            <w:vAlign w:val="center"/>
          </w:tcPr>
          <w:p w:rsidR="00EA0E96" w:rsidRPr="004434E8" w:rsidRDefault="00EA0E9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EA0E96" w:rsidRPr="004434E8" w:rsidRDefault="00EA0E96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EA0E96" w:rsidRPr="00487994">
        <w:trPr>
          <w:trHeight w:val="1380"/>
        </w:trPr>
        <w:tc>
          <w:tcPr>
            <w:tcW w:w="542" w:type="dxa"/>
          </w:tcPr>
          <w:p w:rsidR="00EA0E96" w:rsidRPr="00954830" w:rsidRDefault="00EA0E96" w:rsidP="008E6901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7" w:type="dxa"/>
          </w:tcPr>
          <w:p w:rsidR="00EA0E96" w:rsidRPr="00954830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кв.м.,этаж№1, </w:t>
            </w:r>
          </w:p>
          <w:p w:rsidR="00EA0E96" w:rsidRPr="00954830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0430411:132</w:t>
            </w:r>
          </w:p>
        </w:tc>
        <w:tc>
          <w:tcPr>
            <w:tcW w:w="3827" w:type="dxa"/>
            <w:vAlign w:val="center"/>
          </w:tcPr>
          <w:p w:rsidR="00EA0E96" w:rsidRPr="00954830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EA0E96" w:rsidRPr="00954830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EA0E96" w:rsidRPr="00954830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EA0E96" w:rsidRPr="00954830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Малиновского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A0E96" w:rsidRPr="00954830" w:rsidRDefault="00EA0E96" w:rsidP="008E6901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EA0E96" w:rsidRPr="00487994">
        <w:trPr>
          <w:trHeight w:val="1380"/>
        </w:trPr>
        <w:tc>
          <w:tcPr>
            <w:tcW w:w="542" w:type="dxa"/>
          </w:tcPr>
          <w:p w:rsidR="00EA0E96" w:rsidRPr="00954830" w:rsidRDefault="00EA0E96" w:rsidP="008E6901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37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Помещение,</w:t>
            </w:r>
          </w:p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36,5 кв.м., этаж № 1, </w:t>
            </w:r>
          </w:p>
          <w:p w:rsidR="00EA0E96" w:rsidRPr="00954830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32:27:0430502:327</w:t>
            </w:r>
          </w:p>
        </w:tc>
        <w:tc>
          <w:tcPr>
            <w:tcW w:w="3827" w:type="dxa"/>
            <w:vAlign w:val="center"/>
          </w:tcPr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Залинейная,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1, пом. 2</w:t>
            </w:r>
          </w:p>
          <w:p w:rsidR="00EA0E96" w:rsidRPr="00954830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E96" w:rsidRPr="00487994">
        <w:trPr>
          <w:trHeight w:val="1380"/>
        </w:trPr>
        <w:tc>
          <w:tcPr>
            <w:tcW w:w="542" w:type="dxa"/>
          </w:tcPr>
          <w:p w:rsidR="00EA0E96" w:rsidRPr="00954830" w:rsidRDefault="00EA0E96" w:rsidP="008E6901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37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37,6 кв.м., этаж № 1,</w:t>
            </w:r>
          </w:p>
          <w:p w:rsidR="00EA0E96" w:rsidRPr="00954830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32:27:0430502:330</w:t>
            </w:r>
          </w:p>
        </w:tc>
        <w:tc>
          <w:tcPr>
            <w:tcW w:w="3827" w:type="dxa"/>
            <w:vAlign w:val="center"/>
          </w:tcPr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Залинейная, </w:t>
            </w:r>
          </w:p>
          <w:p w:rsidR="00EA0E96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1, пом. 4</w:t>
            </w:r>
          </w:p>
          <w:p w:rsidR="00EA0E96" w:rsidRPr="00954830" w:rsidRDefault="00EA0E96" w:rsidP="008E690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E96" w:rsidRDefault="00EA0E96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A0E96" w:rsidRDefault="00EA0E96" w:rsidP="001A4A89"/>
    <w:p w:rsidR="00EA0E96" w:rsidRDefault="00EA0E96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EA0E96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EA0E96" w:rsidRPr="00C436AE" w:rsidRDefault="00EA0E96" w:rsidP="00C436AE">
      <w:pPr>
        <w:pStyle w:val="Heading1"/>
        <w:tabs>
          <w:tab w:val="left" w:pos="10206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EA0E96" w:rsidRPr="00C436AE" w:rsidRDefault="00EA0E96" w:rsidP="009F2656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к постановлению администрации </w:t>
      </w:r>
    </w:p>
    <w:p w:rsidR="00EA0E96" w:rsidRPr="00C436AE" w:rsidRDefault="00EA0E96" w:rsidP="00C436AE">
      <w:pPr>
        <w:tabs>
          <w:tab w:val="left" w:pos="10348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Унечского района  от </w:t>
      </w:r>
      <w:r>
        <w:rPr>
          <w:rFonts w:ascii="Times New Roman" w:hAnsi="Times New Roman" w:cs="Times New Roman"/>
        </w:rPr>
        <w:t>21.10.2024 №243</w:t>
      </w:r>
    </w:p>
    <w:p w:rsidR="00EA0E96" w:rsidRDefault="00EA0E96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E96" w:rsidRDefault="00EA0E96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E96" w:rsidRPr="00E36104" w:rsidRDefault="00EA0E96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A0E96" w:rsidRPr="006D4305" w:rsidRDefault="00EA0E96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EA0E96" w:rsidRPr="00151C64" w:rsidRDefault="00EA0E96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827"/>
        <w:gridCol w:w="3969"/>
        <w:gridCol w:w="2126"/>
        <w:gridCol w:w="2127"/>
      </w:tblGrid>
      <w:tr w:rsidR="00EA0E96" w:rsidRPr="006D4305">
        <w:tc>
          <w:tcPr>
            <w:tcW w:w="567" w:type="dxa"/>
          </w:tcPr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EA0E96" w:rsidRPr="004434E8" w:rsidRDefault="00EA0E96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827" w:type="dxa"/>
          </w:tcPr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:rsidR="00EA0E96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EA0E96" w:rsidRPr="004434E8" w:rsidRDefault="00EA0E96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EA0E96" w:rsidRPr="004434E8" w:rsidRDefault="00EA0E9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0E96" w:rsidRPr="004434E8" w:rsidRDefault="00EA0E96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EA0E96" w:rsidRPr="004434E8" w:rsidRDefault="00EA0E96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EA0E96" w:rsidRPr="006D4305">
        <w:trPr>
          <w:trHeight w:val="1111"/>
        </w:trPr>
        <w:tc>
          <w:tcPr>
            <w:tcW w:w="567" w:type="dxa"/>
          </w:tcPr>
          <w:p w:rsidR="00EA0E96" w:rsidRPr="004B4CBE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EA0E96" w:rsidRPr="004B4CBE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Малиновского, д. 8,  пом. 3</w:t>
            </w:r>
          </w:p>
          <w:p w:rsidR="00EA0E96" w:rsidRPr="00A72164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290 040,00</w:t>
            </w:r>
          </w:p>
          <w:p w:rsidR="00EA0E96" w:rsidRPr="004434E8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48 340,00)</w:t>
            </w:r>
          </w:p>
        </w:tc>
        <w:tc>
          <w:tcPr>
            <w:tcW w:w="2126" w:type="dxa"/>
          </w:tcPr>
          <w:p w:rsidR="00EA0E96" w:rsidRPr="004434E8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14 502,00</w:t>
            </w:r>
          </w:p>
        </w:tc>
        <w:tc>
          <w:tcPr>
            <w:tcW w:w="2127" w:type="dxa"/>
          </w:tcPr>
          <w:p w:rsidR="00EA0E96" w:rsidRPr="004434E8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29 004,00</w:t>
            </w:r>
          </w:p>
        </w:tc>
      </w:tr>
      <w:tr w:rsidR="00EA0E96" w:rsidRPr="006D4305">
        <w:trPr>
          <w:trHeight w:val="1111"/>
        </w:trPr>
        <w:tc>
          <w:tcPr>
            <w:tcW w:w="567" w:type="dxa"/>
          </w:tcPr>
          <w:p w:rsidR="00EA0E96" w:rsidRPr="004B4CBE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EA0E96" w:rsidRPr="004B4CBE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омещение</w:t>
            </w:r>
          </w:p>
        </w:tc>
        <w:tc>
          <w:tcPr>
            <w:tcW w:w="3827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Залинейная, д. 1, пом. 2</w:t>
            </w:r>
          </w:p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215 880,00</w:t>
            </w:r>
          </w:p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- 35 980,00)</w:t>
            </w:r>
          </w:p>
        </w:tc>
        <w:tc>
          <w:tcPr>
            <w:tcW w:w="2126" w:type="dxa"/>
          </w:tcPr>
          <w:p w:rsidR="00EA0E96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10 794,00</w:t>
            </w:r>
          </w:p>
        </w:tc>
        <w:tc>
          <w:tcPr>
            <w:tcW w:w="2127" w:type="dxa"/>
          </w:tcPr>
          <w:p w:rsidR="00EA0E96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21 588,00</w:t>
            </w:r>
          </w:p>
        </w:tc>
      </w:tr>
      <w:tr w:rsidR="00EA0E96" w:rsidRPr="006D4305">
        <w:trPr>
          <w:trHeight w:val="1111"/>
        </w:trPr>
        <w:tc>
          <w:tcPr>
            <w:tcW w:w="567" w:type="dxa"/>
          </w:tcPr>
          <w:p w:rsidR="00EA0E96" w:rsidRPr="004B4CBE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EA0E96" w:rsidRPr="004B4CBE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EA0E96" w:rsidRDefault="00EA0E96" w:rsidP="008E69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Залинейная, д. 1, пом. 4</w:t>
            </w:r>
          </w:p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222 240,00</w:t>
            </w:r>
          </w:p>
          <w:p w:rsidR="00EA0E96" w:rsidRDefault="00EA0E96" w:rsidP="008E69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- 37 070,00)</w:t>
            </w:r>
          </w:p>
        </w:tc>
        <w:tc>
          <w:tcPr>
            <w:tcW w:w="2126" w:type="dxa"/>
          </w:tcPr>
          <w:p w:rsidR="00EA0E96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11 112,00</w:t>
            </w:r>
          </w:p>
        </w:tc>
        <w:tc>
          <w:tcPr>
            <w:tcW w:w="2127" w:type="dxa"/>
          </w:tcPr>
          <w:p w:rsidR="00EA0E96" w:rsidRDefault="00EA0E96" w:rsidP="008E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22 224,00</w:t>
            </w:r>
          </w:p>
        </w:tc>
      </w:tr>
    </w:tbl>
    <w:p w:rsidR="00EA0E96" w:rsidRDefault="00EA0E96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EA0E96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87C72"/>
    <w:rsid w:val="00092934"/>
    <w:rsid w:val="000A05B8"/>
    <w:rsid w:val="000A5846"/>
    <w:rsid w:val="000A608A"/>
    <w:rsid w:val="000C2C7C"/>
    <w:rsid w:val="000C707C"/>
    <w:rsid w:val="000D0C19"/>
    <w:rsid w:val="000D3098"/>
    <w:rsid w:val="000D5EB6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72F"/>
    <w:rsid w:val="00190DCA"/>
    <w:rsid w:val="00195A73"/>
    <w:rsid w:val="001A12B4"/>
    <w:rsid w:val="001A167E"/>
    <w:rsid w:val="001A322E"/>
    <w:rsid w:val="001A36B1"/>
    <w:rsid w:val="001A4A5B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2487F"/>
    <w:rsid w:val="00245E0E"/>
    <w:rsid w:val="00256699"/>
    <w:rsid w:val="002655F3"/>
    <w:rsid w:val="00281707"/>
    <w:rsid w:val="00295D0F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04B5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4AB9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0F0F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A5769"/>
    <w:rsid w:val="007B1590"/>
    <w:rsid w:val="007B5A79"/>
    <w:rsid w:val="007B605B"/>
    <w:rsid w:val="007B65FE"/>
    <w:rsid w:val="007B66E5"/>
    <w:rsid w:val="007B7B92"/>
    <w:rsid w:val="007C0993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3996"/>
    <w:rsid w:val="0083660E"/>
    <w:rsid w:val="00837324"/>
    <w:rsid w:val="00837FDE"/>
    <w:rsid w:val="00841CA9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013E"/>
    <w:rsid w:val="008A2672"/>
    <w:rsid w:val="008A330A"/>
    <w:rsid w:val="008A63F6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6901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6C71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67BFE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735D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5EEB"/>
    <w:rsid w:val="00B07130"/>
    <w:rsid w:val="00B07791"/>
    <w:rsid w:val="00B12482"/>
    <w:rsid w:val="00B12996"/>
    <w:rsid w:val="00B12E99"/>
    <w:rsid w:val="00B23A85"/>
    <w:rsid w:val="00B2431C"/>
    <w:rsid w:val="00B27109"/>
    <w:rsid w:val="00B347F3"/>
    <w:rsid w:val="00B3621F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1C0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5E3C"/>
    <w:rsid w:val="00C97E94"/>
    <w:rsid w:val="00CB5199"/>
    <w:rsid w:val="00CB71A8"/>
    <w:rsid w:val="00CB7906"/>
    <w:rsid w:val="00CC0C1A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1DAF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2EE5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0E96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5140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53">
    <w:name w:val="Font Style53"/>
    <w:basedOn w:val="DefaultParagraphFont"/>
    <w:uiPriority w:val="99"/>
    <w:rsid w:val="003C04B5"/>
    <w:rPr>
      <w:rFonts w:ascii="MS Reference Sans Serif" w:hAnsi="MS Reference Sans Serif" w:cs="MS Reference Sans Serif"/>
      <w:spacing w:val="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5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2076</TotalTime>
  <Pages>4</Pages>
  <Words>1045</Words>
  <Characters>5959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51</cp:revision>
  <cp:lastPrinted>2024-10-29T11:30:00Z</cp:lastPrinted>
  <dcterms:created xsi:type="dcterms:W3CDTF">2020-12-03T14:01:00Z</dcterms:created>
  <dcterms:modified xsi:type="dcterms:W3CDTF">2024-10-29T11:34:00Z</dcterms:modified>
</cp:coreProperties>
</file>